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2F0" w:rsidRDefault="006632F0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6632F0" w:rsidRPr="004C163C" w:rsidRDefault="006632F0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6632F0" w:rsidRPr="004B444B" w:rsidRDefault="006632F0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6632F0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6632F0" w:rsidRPr="004B444B" w:rsidRDefault="006632F0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6632F0" w:rsidRDefault="006632F0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6632F0" w:rsidRPr="00D86244" w:rsidRDefault="006632F0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D86244">
        <w:rPr>
          <w:color w:val="auto"/>
          <w:lang w:eastAsia="pl-PL"/>
        </w:rPr>
        <w:t>na potrzeby postępowania o udzielenie zamówienia publicznego  pn.</w:t>
      </w:r>
    </w:p>
    <w:p w:rsidR="006632F0" w:rsidRPr="00D86244" w:rsidRDefault="006632F0" w:rsidP="00AE0107">
      <w:pPr>
        <w:suppressAutoHyphens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pl-PL"/>
        </w:rPr>
      </w:pPr>
      <w:r w:rsidRPr="00D8624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D86244">
        <w:rPr>
          <w:b/>
          <w:bCs/>
          <w:color w:val="auto"/>
          <w:lang w:eastAsia="pl-PL"/>
        </w:rPr>
        <w:t>„</w:t>
      </w:r>
      <w:bookmarkEnd w:id="0"/>
      <w:r w:rsidRPr="00D86244">
        <w:rPr>
          <w:b/>
          <w:color w:val="auto"/>
          <w:sz w:val="32"/>
          <w:szCs w:val="32"/>
        </w:rPr>
        <w:t>Przebudowa ul. Leszczyńskiej w Święciechowie</w:t>
      </w:r>
      <w:r w:rsidRPr="00D86244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D86244">
        <w:rPr>
          <w:i/>
          <w:color w:val="auto"/>
          <w:sz w:val="28"/>
          <w:szCs w:val="28"/>
          <w:lang w:eastAsia="pl-PL"/>
        </w:rPr>
        <w:t>,</w:t>
      </w:r>
      <w:r w:rsidRPr="00D86244">
        <w:rPr>
          <w:i/>
          <w:color w:val="auto"/>
          <w:lang w:eastAsia="pl-PL"/>
        </w:rPr>
        <w:t xml:space="preserve"> </w:t>
      </w:r>
    </w:p>
    <w:p w:rsidR="006632F0" w:rsidRDefault="006632F0" w:rsidP="00275863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</w:p>
    <w:p w:rsidR="006632F0" w:rsidRPr="00275863" w:rsidRDefault="006632F0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D86244">
        <w:rPr>
          <w:lang w:eastAsia="pl-PL"/>
        </w:rPr>
        <w:t>oświadczam, że:</w:t>
      </w:r>
    </w:p>
    <w:p w:rsidR="006632F0" w:rsidRPr="00237778" w:rsidRDefault="006632F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6632F0" w:rsidRPr="00237778" w:rsidRDefault="006632F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6632F0" w:rsidRDefault="006632F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6632F0" w:rsidRPr="00237778" w:rsidRDefault="006632F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6632F0" w:rsidRDefault="006632F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6632F0" w:rsidRDefault="006632F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6632F0" w:rsidRPr="00237778" w:rsidRDefault="006632F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6632F0" w:rsidRPr="00237778" w:rsidRDefault="006632F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6632F0" w:rsidRDefault="006632F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6632F0" w:rsidRDefault="006632F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6632F0" w:rsidRPr="00237778" w:rsidRDefault="006632F0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6632F0" w:rsidRDefault="006632F0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6632F0" w:rsidRDefault="006632F0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6632F0" w:rsidRDefault="006632F0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6632F0" w:rsidRDefault="006632F0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6632F0" w:rsidRDefault="006632F0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6632F0" w:rsidRDefault="006632F0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Obowiązek złożenia oświadczenia, o którym mowa w art. 117 ust. 4 ustawy Pzp odnosi się również do Wykonawców prowadzących działalność w formie spółki cywilnej, którzy na gruncie przepisów dotyczących zamówień publicznych, traktowani są jak Wyk</w:t>
      </w:r>
      <w:r>
        <w:rPr>
          <w:bCs/>
          <w:color w:val="FF0000"/>
          <w:sz w:val="20"/>
          <w:szCs w:val="20"/>
        </w:rPr>
        <w:t xml:space="preserve">onawcy wspólnie ubiegający się </w:t>
      </w:r>
      <w:r w:rsidRPr="004C163C">
        <w:rPr>
          <w:bCs/>
          <w:color w:val="FF0000"/>
          <w:sz w:val="20"/>
          <w:szCs w:val="20"/>
        </w:rPr>
        <w:t>o udzielenie zamówienia.</w:t>
      </w:r>
    </w:p>
    <w:p w:rsidR="006632F0" w:rsidRDefault="006632F0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6632F0" w:rsidRPr="00B945C8" w:rsidRDefault="006632F0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bCs/>
          <w:color w:val="FF0000"/>
          <w:sz w:val="20"/>
          <w:szCs w:val="20"/>
        </w:rPr>
        <w:t>UWAGA:</w:t>
      </w:r>
    </w:p>
    <w:p w:rsidR="006632F0" w:rsidRPr="004C163C" w:rsidRDefault="006632F0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B945C8">
        <w:rPr>
          <w:color w:val="FF0000"/>
          <w:sz w:val="20"/>
          <w:szCs w:val="20"/>
        </w:rPr>
        <w:t>.</w:t>
      </w:r>
    </w:p>
    <w:sectPr w:rsidR="006632F0" w:rsidRPr="004C163C" w:rsidSect="004C163C">
      <w:headerReference w:type="default" r:id="rId6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2F0" w:rsidRDefault="006632F0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6632F0" w:rsidRDefault="006632F0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2F0" w:rsidRDefault="006632F0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6632F0" w:rsidRDefault="006632F0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2F0" w:rsidRPr="00C6428A" w:rsidRDefault="006632F0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 w:rsidRPr="00D86244">
      <w:rPr>
        <w:noProof/>
        <w:color w:val="auto"/>
        <w:lang w:eastAsia="pl-PL"/>
      </w:rPr>
      <w:t>P.271.18.2026</w:t>
    </w:r>
  </w:p>
  <w:p w:rsidR="006632F0" w:rsidRPr="00237778" w:rsidRDefault="006632F0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0777"/>
    <w:rsid w:val="000058B1"/>
    <w:rsid w:val="00024238"/>
    <w:rsid w:val="00035EEB"/>
    <w:rsid w:val="00047934"/>
    <w:rsid w:val="00051374"/>
    <w:rsid w:val="000664CF"/>
    <w:rsid w:val="000717A6"/>
    <w:rsid w:val="000814B1"/>
    <w:rsid w:val="000837AD"/>
    <w:rsid w:val="000A1C10"/>
    <w:rsid w:val="000A790A"/>
    <w:rsid w:val="000B4B39"/>
    <w:rsid w:val="000D2E7B"/>
    <w:rsid w:val="000F4CF8"/>
    <w:rsid w:val="001110F3"/>
    <w:rsid w:val="001121CC"/>
    <w:rsid w:val="00175208"/>
    <w:rsid w:val="00183854"/>
    <w:rsid w:val="0019207B"/>
    <w:rsid w:val="001945E7"/>
    <w:rsid w:val="00195FED"/>
    <w:rsid w:val="001B01D4"/>
    <w:rsid w:val="001B4AFF"/>
    <w:rsid w:val="001C0C77"/>
    <w:rsid w:val="001E45F4"/>
    <w:rsid w:val="001E6B1C"/>
    <w:rsid w:val="00236D9D"/>
    <w:rsid w:val="00237778"/>
    <w:rsid w:val="00267068"/>
    <w:rsid w:val="00275863"/>
    <w:rsid w:val="00277B39"/>
    <w:rsid w:val="00293B39"/>
    <w:rsid w:val="002B1296"/>
    <w:rsid w:val="002C367E"/>
    <w:rsid w:val="002C4333"/>
    <w:rsid w:val="002E4FFE"/>
    <w:rsid w:val="002E580B"/>
    <w:rsid w:val="00311428"/>
    <w:rsid w:val="003120EC"/>
    <w:rsid w:val="00315F9A"/>
    <w:rsid w:val="00320119"/>
    <w:rsid w:val="003235FF"/>
    <w:rsid w:val="003559F4"/>
    <w:rsid w:val="00356C92"/>
    <w:rsid w:val="003622B8"/>
    <w:rsid w:val="003804A4"/>
    <w:rsid w:val="003A0CA7"/>
    <w:rsid w:val="003A5856"/>
    <w:rsid w:val="003B56BC"/>
    <w:rsid w:val="003B7CB8"/>
    <w:rsid w:val="003E49F3"/>
    <w:rsid w:val="003F1082"/>
    <w:rsid w:val="003F484B"/>
    <w:rsid w:val="003F4FF7"/>
    <w:rsid w:val="003F71B6"/>
    <w:rsid w:val="003F76F3"/>
    <w:rsid w:val="003F7FB4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7136F"/>
    <w:rsid w:val="004907FB"/>
    <w:rsid w:val="004925E9"/>
    <w:rsid w:val="00494BCE"/>
    <w:rsid w:val="004B444B"/>
    <w:rsid w:val="004C163C"/>
    <w:rsid w:val="004C2E09"/>
    <w:rsid w:val="004D4154"/>
    <w:rsid w:val="004D643A"/>
    <w:rsid w:val="004E32E9"/>
    <w:rsid w:val="005217E1"/>
    <w:rsid w:val="00535584"/>
    <w:rsid w:val="00536957"/>
    <w:rsid w:val="005462DA"/>
    <w:rsid w:val="00564CBD"/>
    <w:rsid w:val="005670FC"/>
    <w:rsid w:val="00572741"/>
    <w:rsid w:val="00575559"/>
    <w:rsid w:val="005842C5"/>
    <w:rsid w:val="00584572"/>
    <w:rsid w:val="00594C52"/>
    <w:rsid w:val="005A7C3F"/>
    <w:rsid w:val="005B26CE"/>
    <w:rsid w:val="005B3600"/>
    <w:rsid w:val="005D1B38"/>
    <w:rsid w:val="005D6DC5"/>
    <w:rsid w:val="005D71C3"/>
    <w:rsid w:val="005F015E"/>
    <w:rsid w:val="005F2313"/>
    <w:rsid w:val="00607622"/>
    <w:rsid w:val="00616D96"/>
    <w:rsid w:val="00645020"/>
    <w:rsid w:val="006632F0"/>
    <w:rsid w:val="00675691"/>
    <w:rsid w:val="00681A87"/>
    <w:rsid w:val="00686727"/>
    <w:rsid w:val="00690C1A"/>
    <w:rsid w:val="006912B1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C3439"/>
    <w:rsid w:val="007E7456"/>
    <w:rsid w:val="007F057E"/>
    <w:rsid w:val="007F25E5"/>
    <w:rsid w:val="008067E0"/>
    <w:rsid w:val="00814084"/>
    <w:rsid w:val="00817F8E"/>
    <w:rsid w:val="00820C2C"/>
    <w:rsid w:val="008304DC"/>
    <w:rsid w:val="008554A8"/>
    <w:rsid w:val="008618A2"/>
    <w:rsid w:val="0086602B"/>
    <w:rsid w:val="008A5647"/>
    <w:rsid w:val="008B6645"/>
    <w:rsid w:val="008C3FC8"/>
    <w:rsid w:val="008D42BC"/>
    <w:rsid w:val="0090043C"/>
    <w:rsid w:val="00914AA0"/>
    <w:rsid w:val="009156EB"/>
    <w:rsid w:val="00927198"/>
    <w:rsid w:val="009425E6"/>
    <w:rsid w:val="00947F9D"/>
    <w:rsid w:val="00955B77"/>
    <w:rsid w:val="00983108"/>
    <w:rsid w:val="009926BF"/>
    <w:rsid w:val="009928FB"/>
    <w:rsid w:val="009A1E62"/>
    <w:rsid w:val="009C7C4A"/>
    <w:rsid w:val="009E0606"/>
    <w:rsid w:val="009E0838"/>
    <w:rsid w:val="009E395B"/>
    <w:rsid w:val="009E4C47"/>
    <w:rsid w:val="009E5872"/>
    <w:rsid w:val="009F66C3"/>
    <w:rsid w:val="00A010B8"/>
    <w:rsid w:val="00A24FD0"/>
    <w:rsid w:val="00A30882"/>
    <w:rsid w:val="00A35F2E"/>
    <w:rsid w:val="00A54E43"/>
    <w:rsid w:val="00A64DA9"/>
    <w:rsid w:val="00A72A30"/>
    <w:rsid w:val="00A74898"/>
    <w:rsid w:val="00A771CF"/>
    <w:rsid w:val="00A84687"/>
    <w:rsid w:val="00AD2C0B"/>
    <w:rsid w:val="00AE0107"/>
    <w:rsid w:val="00B0094A"/>
    <w:rsid w:val="00B15474"/>
    <w:rsid w:val="00B15D03"/>
    <w:rsid w:val="00B1658C"/>
    <w:rsid w:val="00B26632"/>
    <w:rsid w:val="00B348C6"/>
    <w:rsid w:val="00B36A81"/>
    <w:rsid w:val="00B37597"/>
    <w:rsid w:val="00B672DE"/>
    <w:rsid w:val="00B82E5F"/>
    <w:rsid w:val="00B86BA5"/>
    <w:rsid w:val="00B945C8"/>
    <w:rsid w:val="00B978FD"/>
    <w:rsid w:val="00BA5965"/>
    <w:rsid w:val="00BA7026"/>
    <w:rsid w:val="00BE3978"/>
    <w:rsid w:val="00BE4C5A"/>
    <w:rsid w:val="00BE67AD"/>
    <w:rsid w:val="00BF0A69"/>
    <w:rsid w:val="00BF2512"/>
    <w:rsid w:val="00C32C36"/>
    <w:rsid w:val="00C3385E"/>
    <w:rsid w:val="00C555CE"/>
    <w:rsid w:val="00C55DF0"/>
    <w:rsid w:val="00C61D48"/>
    <w:rsid w:val="00C640FB"/>
    <w:rsid w:val="00C6428A"/>
    <w:rsid w:val="00C65BF3"/>
    <w:rsid w:val="00C72A5B"/>
    <w:rsid w:val="00CC72C6"/>
    <w:rsid w:val="00CE1987"/>
    <w:rsid w:val="00CE2A93"/>
    <w:rsid w:val="00CE6A91"/>
    <w:rsid w:val="00D01B6F"/>
    <w:rsid w:val="00D03876"/>
    <w:rsid w:val="00D07606"/>
    <w:rsid w:val="00D31768"/>
    <w:rsid w:val="00D3527B"/>
    <w:rsid w:val="00D53BD1"/>
    <w:rsid w:val="00D86244"/>
    <w:rsid w:val="00D912A5"/>
    <w:rsid w:val="00D92091"/>
    <w:rsid w:val="00D97A60"/>
    <w:rsid w:val="00DA2423"/>
    <w:rsid w:val="00DB5D99"/>
    <w:rsid w:val="00DC23D5"/>
    <w:rsid w:val="00DC406B"/>
    <w:rsid w:val="00DC5AFB"/>
    <w:rsid w:val="00DD262B"/>
    <w:rsid w:val="00DD72A5"/>
    <w:rsid w:val="00DF3459"/>
    <w:rsid w:val="00E02A77"/>
    <w:rsid w:val="00E06813"/>
    <w:rsid w:val="00E06C66"/>
    <w:rsid w:val="00E2594E"/>
    <w:rsid w:val="00E33F18"/>
    <w:rsid w:val="00E36E44"/>
    <w:rsid w:val="00E37580"/>
    <w:rsid w:val="00E53D20"/>
    <w:rsid w:val="00E61551"/>
    <w:rsid w:val="00E61FEB"/>
    <w:rsid w:val="00E75D78"/>
    <w:rsid w:val="00E93D27"/>
    <w:rsid w:val="00E97E59"/>
    <w:rsid w:val="00EA4A1B"/>
    <w:rsid w:val="00EC6D92"/>
    <w:rsid w:val="00ED231A"/>
    <w:rsid w:val="00EE5462"/>
    <w:rsid w:val="00EE63B7"/>
    <w:rsid w:val="00EF6470"/>
    <w:rsid w:val="00F05F22"/>
    <w:rsid w:val="00F06FAD"/>
    <w:rsid w:val="00F10F58"/>
    <w:rsid w:val="00F10FE1"/>
    <w:rsid w:val="00F12253"/>
    <w:rsid w:val="00F23142"/>
    <w:rsid w:val="00F265D0"/>
    <w:rsid w:val="00F37EC7"/>
    <w:rsid w:val="00F43DAC"/>
    <w:rsid w:val="00F5372D"/>
    <w:rsid w:val="00F620EF"/>
    <w:rsid w:val="00F727A3"/>
    <w:rsid w:val="00F74CB5"/>
    <w:rsid w:val="00F762BD"/>
    <w:rsid w:val="00FB5FBE"/>
    <w:rsid w:val="00FC1CF1"/>
    <w:rsid w:val="00FE1FA9"/>
    <w:rsid w:val="00FE30BB"/>
    <w:rsid w:val="00FF5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03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</Pages>
  <Words>208</Words>
  <Characters>1248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53</cp:revision>
  <dcterms:created xsi:type="dcterms:W3CDTF">2021-04-20T12:41:00Z</dcterms:created>
  <dcterms:modified xsi:type="dcterms:W3CDTF">2026-06-19T06:42:00Z</dcterms:modified>
</cp:coreProperties>
</file>